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D644E" w14:textId="77777777" w:rsidR="00F54807" w:rsidRDefault="00F54807" w:rsidP="00F54807">
      <w:pPr>
        <w:pStyle w:val="NoSpacing"/>
      </w:pPr>
      <w:r>
        <w:rPr>
          <w:color w:val="333333"/>
          <w:u w:val="single"/>
          <w:shd w:val="clear" w:color="auto" w:fill="FFFFFF"/>
        </w:rPr>
        <w:t>Thomas LEDLADY</w:t>
      </w:r>
      <w:r>
        <w:rPr>
          <w:color w:val="333333"/>
          <w:shd w:val="clear" w:color="auto" w:fill="FFFFFF"/>
        </w:rPr>
        <w:t xml:space="preserve">       </w:t>
      </w:r>
      <w:r>
        <w:t>(fl.1426-46)</w:t>
      </w:r>
    </w:p>
    <w:p w14:paraId="2A6DDCAE" w14:textId="77777777" w:rsidR="00F54807" w:rsidRDefault="00F54807" w:rsidP="00F54807">
      <w:pPr>
        <w:pStyle w:val="NoSpacing"/>
      </w:pPr>
      <w:r>
        <w:t xml:space="preserve">Rector of </w:t>
      </w:r>
      <w:proofErr w:type="spellStart"/>
      <w:r>
        <w:t>St.Edmund’s</w:t>
      </w:r>
      <w:proofErr w:type="spellEnd"/>
      <w:r>
        <w:t xml:space="preserve"> Church, North Lynn, Norfolk.</w:t>
      </w:r>
    </w:p>
    <w:p w14:paraId="53B7B89B" w14:textId="77777777" w:rsidR="00F54807" w:rsidRDefault="00F54807" w:rsidP="00F54807">
      <w:pPr>
        <w:pStyle w:val="NoSpacing"/>
      </w:pPr>
    </w:p>
    <w:p w14:paraId="4A31F164" w14:textId="77777777" w:rsidR="00F54807" w:rsidRDefault="00F54807" w:rsidP="00F54807">
      <w:pPr>
        <w:pStyle w:val="NoSpacing"/>
      </w:pPr>
    </w:p>
    <w:p w14:paraId="7906766C" w14:textId="77777777" w:rsidR="00F54807" w:rsidRDefault="00F54807" w:rsidP="00F54807">
      <w:pPr>
        <w:pStyle w:val="NoSpacing"/>
      </w:pPr>
      <w:r>
        <w:t xml:space="preserve">       1426-46</w:t>
      </w:r>
      <w:r>
        <w:tab/>
        <w:t>He was rector.</w:t>
      </w:r>
    </w:p>
    <w:p w14:paraId="07F9F90F" w14:textId="77777777" w:rsidR="00F54807" w:rsidRDefault="00F54807" w:rsidP="00F54807">
      <w:pPr>
        <w:pStyle w:val="NoSpacing"/>
        <w:ind w:left="1440"/>
        <w:rPr>
          <w:color w:val="333333"/>
          <w:sz w:val="20"/>
          <w:szCs w:val="20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 and Half: North Lynn',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8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537-540.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http://www.british-history.ac.uk/topographical-hist-norfolk/vol8/pp537-540 [accessed 8 April 2019].</w:t>
      </w:r>
      <w:r>
        <w:rPr>
          <w:color w:val="333333"/>
          <w:sz w:val="20"/>
          <w:szCs w:val="20"/>
          <w:shd w:val="clear" w:color="auto" w:fill="FFFFFF"/>
        </w:rPr>
        <w:t>)</w:t>
      </w:r>
    </w:p>
    <w:p w14:paraId="1BD4769D" w14:textId="77777777" w:rsidR="00F54807" w:rsidRDefault="00F54807" w:rsidP="00F54807">
      <w:pPr>
        <w:pStyle w:val="NoSpacing"/>
        <w:rPr>
          <w:color w:val="333333"/>
          <w:sz w:val="20"/>
          <w:szCs w:val="20"/>
          <w:shd w:val="clear" w:color="auto" w:fill="FFFFFF"/>
        </w:rPr>
      </w:pPr>
    </w:p>
    <w:p w14:paraId="40D7276C" w14:textId="77777777" w:rsidR="00F54807" w:rsidRDefault="00F54807" w:rsidP="00F54807">
      <w:pPr>
        <w:pStyle w:val="NoSpacing"/>
        <w:rPr>
          <w:color w:val="333333"/>
          <w:sz w:val="20"/>
          <w:szCs w:val="20"/>
          <w:shd w:val="clear" w:color="auto" w:fill="FFFFFF"/>
        </w:rPr>
      </w:pPr>
    </w:p>
    <w:p w14:paraId="19103187" w14:textId="77777777" w:rsidR="00F54807" w:rsidRDefault="00F54807" w:rsidP="00F54807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8 April 2019</w:t>
      </w:r>
    </w:p>
    <w:p w14:paraId="675F9848" w14:textId="77777777" w:rsidR="006B2F86" w:rsidRPr="00E71FC3" w:rsidRDefault="00F548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8E198" w14:textId="77777777" w:rsidR="00F54807" w:rsidRDefault="00F54807" w:rsidP="00E71FC3">
      <w:pPr>
        <w:spacing w:after="0" w:line="240" w:lineRule="auto"/>
      </w:pPr>
      <w:r>
        <w:separator/>
      </w:r>
    </w:p>
  </w:endnote>
  <w:endnote w:type="continuationSeparator" w:id="0">
    <w:p w14:paraId="477CE529" w14:textId="77777777" w:rsidR="00F54807" w:rsidRDefault="00F548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D017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1F3E5" w14:textId="77777777" w:rsidR="00F54807" w:rsidRDefault="00F54807" w:rsidP="00E71FC3">
      <w:pPr>
        <w:spacing w:after="0" w:line="240" w:lineRule="auto"/>
      </w:pPr>
      <w:r>
        <w:separator/>
      </w:r>
    </w:p>
  </w:footnote>
  <w:footnote w:type="continuationSeparator" w:id="0">
    <w:p w14:paraId="4B147E36" w14:textId="77777777" w:rsidR="00F54807" w:rsidRDefault="00F548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80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3FCB8"/>
  <w15:chartTrackingRefBased/>
  <w15:docId w15:val="{2F9E90B4-32A3-4E8B-AC21-544B649BC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F548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2019-04-27T20:50:00Z</dcterms:created>
  <dcterms:modified xsi:type="dcterms:W3CDTF">2019-04-27T20:51:00Z</dcterms:modified>
</cp:coreProperties>
</file>